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127E79" w:rsidRPr="00127E79" w:rsidRDefault="00127E79" w:rsidP="00127E79">
      <w:pPr>
        <w:spacing w:line="276" w:lineRule="auto"/>
        <w:ind w:left="-142"/>
        <w:jc w:val="center"/>
        <w:rPr>
          <w:b/>
          <w:lang w:val="bg-BG"/>
        </w:rPr>
      </w:pPr>
      <w:bookmarkStart w:id="0" w:name="_GoBack"/>
      <w:bookmarkEnd w:id="0"/>
      <w:r w:rsidRPr="00127E79">
        <w:rPr>
          <w:b/>
          <w:lang w:val="bg-BG"/>
        </w:rPr>
        <w:t>З А П О В Е Д</w:t>
      </w:r>
    </w:p>
    <w:p w:rsidR="00127E79" w:rsidRPr="00127E79" w:rsidRDefault="00127E79" w:rsidP="00127E79">
      <w:pPr>
        <w:spacing w:line="276" w:lineRule="auto"/>
        <w:ind w:left="-142"/>
        <w:jc w:val="center"/>
      </w:pPr>
      <w:r w:rsidRPr="00127E79">
        <w:rPr>
          <w:lang w:val="bg-BG"/>
        </w:rPr>
        <w:t xml:space="preserve">   № ПО-09-</w:t>
      </w:r>
      <w:r>
        <w:t>641</w:t>
      </w:r>
      <w:r w:rsidRPr="00127E79">
        <w:rPr>
          <w:lang w:val="bg-BG"/>
        </w:rPr>
        <w:t>-1</w:t>
      </w:r>
    </w:p>
    <w:p w:rsidR="001176AD" w:rsidRPr="001176AD" w:rsidRDefault="00127E79" w:rsidP="00127E79">
      <w:pPr>
        <w:spacing w:line="276" w:lineRule="auto"/>
        <w:ind w:left="-142"/>
        <w:jc w:val="center"/>
      </w:pPr>
      <w:r w:rsidRPr="00127E79">
        <w:rPr>
          <w:lang w:val="bg-BG"/>
        </w:rPr>
        <w:t>София, 30.09.201</w:t>
      </w:r>
      <w:r w:rsidRPr="00127E79">
        <w:t>9</w:t>
      </w:r>
      <w:r w:rsidRPr="00127E79">
        <w:rPr>
          <w:lang w:val="bg-BG"/>
        </w:rPr>
        <w:t xml:space="preserve">г.  </w:t>
      </w: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B41EFE">
        <w:t>9</w:t>
      </w:r>
      <w:r w:rsidR="009668A4">
        <w:t>2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9668A4">
        <w:rPr>
          <w:b/>
          <w:color w:val="000000"/>
          <w:lang w:val="bg-BG"/>
        </w:rPr>
        <w:t>Драговищица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9668A4">
        <w:rPr>
          <w:color w:val="000000"/>
          <w:lang w:val="bg-BG"/>
        </w:rPr>
        <w:t>2329</w:t>
      </w:r>
      <w:r w:rsidR="00B41EFE">
        <w:rPr>
          <w:color w:val="000000"/>
          <w:lang w:val="bg-BG"/>
        </w:rPr>
        <w:t>6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3"/>
        <w:gridCol w:w="754"/>
        <w:gridCol w:w="896"/>
        <w:gridCol w:w="978"/>
        <w:gridCol w:w="1197"/>
        <w:gridCol w:w="1122"/>
        <w:gridCol w:w="1449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5.633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7.71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32.87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720290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720990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770261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3.62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9.36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720250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720490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720240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6.93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720310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720720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620350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620290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620300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49.07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40.06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750312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27.87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5.65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26.84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8.83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6.418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5.443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27.58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20.91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14.04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13.88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90183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90410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90420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90440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90430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62.78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14.89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740210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620400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19.57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8.608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7.67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60290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10.858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8.144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60300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38.02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14.87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АНГЕЛ ЛОЗАНОВ ИГНАТОВ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294.648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53.670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1073.41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8.593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171.85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8.096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161.92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46.96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13.59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НИТРОТЕН АГРО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10.418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22.427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448.54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17.810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16.449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14.236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243.96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12.084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8.935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178.70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8.858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8.668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173.36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7.246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6.824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136.48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6.781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 xml:space="preserve">ПЕТЪР ИВАНОВ </w:t>
            </w: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5.785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360260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364120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360252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5.76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3.81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359011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20.59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19.79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8.701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7.216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42.08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356091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356085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14.99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14.473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11.945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11.281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11.157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8.231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6.477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4.902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13.88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358070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23.349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358040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358140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358010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27.420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8.445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168.90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6.745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5.031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100.31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361083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98.27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93.99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17.95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13.069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11.463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9.179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7.783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6.134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120.08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119.69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5.737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340061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4.171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83.42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47.65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21.180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19.580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11.550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10.288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10.239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8.770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8.216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6.605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126.60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6.297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74.86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3.630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362200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362210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10.87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12.161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20.46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17.735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11.532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10.430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20.03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45.80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30.04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21.64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362120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337180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15.032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10.067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120.93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3.629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338162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341090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11.806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8.859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329010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7.432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6.521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329020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338097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338041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342010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342020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17.79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344010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344020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8.591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343100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188.96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346200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5.486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10.56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347062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87.09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17.65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347106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14.00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346093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346091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347107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15.63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352141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351155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352144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3.67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13.807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12.803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11.115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10.628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7.527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7.078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80.43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30.06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400002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12.665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248303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127.83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11.658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0.065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9.579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9.472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8.176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163.52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6.936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119.42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4.83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123.22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6.154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123.08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5.835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11.802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47.70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720662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720663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780050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24.79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720650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30.81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730430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210060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210080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27.55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210140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8.348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960002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11.282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16.777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7.039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140.79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356070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354013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105.90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358100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22.56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255361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258020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258030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33.65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258010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352130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41.51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352120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38.01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36.63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9.02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8.62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346210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6.08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357071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13.163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357074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357073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357075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1400.800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242.687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4853.74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150103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6.526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150104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39.38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13.431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12.315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6.688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336021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125.50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4.451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49.91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34.34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248191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30.78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348100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248291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248302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248301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248303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353154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4.907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353153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860019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8.392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880031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17.840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16.047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15.054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7.134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290014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300010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6.344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18.490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355190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13.731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6.254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63.09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3.01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9.362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340100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13.935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339090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ЛЮБЕНОВ ИВАНОВ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337080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169F3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369.967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31.659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F3" w:rsidRPr="00F44310" w:rsidRDefault="00D169F3" w:rsidP="00710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43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633.18</w:t>
            </w:r>
          </w:p>
        </w:tc>
      </w:tr>
      <w:tr w:rsidR="0009003B" w:rsidTr="002B4AD7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3B" w:rsidRPr="00F44310" w:rsidRDefault="0009003B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09003B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3B" w:rsidRPr="00F44310" w:rsidRDefault="0009003B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3B" w:rsidRPr="00F44310" w:rsidRDefault="0009003B" w:rsidP="00710D8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3B" w:rsidRPr="0009003B" w:rsidRDefault="0009003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09003B">
              <w:rPr>
                <w:rFonts w:ascii="Calibri" w:hAnsi="Calibri"/>
                <w:b/>
                <w:color w:val="000000"/>
                <w:sz w:val="22"/>
                <w:szCs w:val="22"/>
              </w:rPr>
              <w:t>2075,833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03B" w:rsidRPr="0009003B" w:rsidRDefault="0009003B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3B" w:rsidRPr="0009003B" w:rsidRDefault="0009003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09003B">
              <w:rPr>
                <w:rFonts w:ascii="Calibri" w:hAnsi="Calibri"/>
                <w:b/>
                <w:color w:val="000000"/>
                <w:sz w:val="22"/>
                <w:szCs w:val="22"/>
              </w:rPr>
              <w:t>350,443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3B" w:rsidRPr="0009003B" w:rsidRDefault="0009003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09003B">
              <w:rPr>
                <w:rFonts w:ascii="Calibri" w:hAnsi="Calibri"/>
                <w:b/>
                <w:color w:val="000000"/>
                <w:sz w:val="22"/>
                <w:szCs w:val="22"/>
              </w:rPr>
              <w:t>7008,87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9668A4">
        <w:rPr>
          <w:lang w:val="ru-RU"/>
        </w:rPr>
        <w:t>Драговищица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8F19A6" w:rsidRDefault="008F19A6" w:rsidP="008F19A6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8D4EB6">
      <w:pPr>
        <w:overflowPunct w:val="0"/>
        <w:autoSpaceDE w:val="0"/>
        <w:autoSpaceDN w:val="0"/>
        <w:adjustRightInd w:val="0"/>
        <w:textAlignment w:val="baseline"/>
        <w:rPr>
          <w:b/>
          <w:i/>
          <w:iCs/>
          <w:lang w:val="bg-BG"/>
        </w:rPr>
      </w:pPr>
    </w:p>
    <w:p w:rsidR="008D4EB6" w:rsidRDefault="008D4EB6" w:rsidP="008D4EB6">
      <w:pPr>
        <w:overflowPunct w:val="0"/>
        <w:autoSpaceDE w:val="0"/>
        <w:autoSpaceDN w:val="0"/>
        <w:adjustRightInd w:val="0"/>
        <w:textAlignment w:val="baseline"/>
        <w:rPr>
          <w:b/>
          <w:i/>
          <w:iCs/>
          <w:lang w:val="bg-BG"/>
        </w:rPr>
      </w:pPr>
    </w:p>
    <w:sectPr w:rsidR="008D4EB6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1B" w:rsidRDefault="001D451B">
      <w:r>
        <w:separator/>
      </w:r>
    </w:p>
  </w:endnote>
  <w:endnote w:type="continuationSeparator" w:id="0">
    <w:p w:rsidR="001D451B" w:rsidRDefault="001D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27E79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27E79">
      <w:rPr>
        <w:rFonts w:ascii="Verdana" w:hAnsi="Verdana"/>
        <w:bCs/>
        <w:i/>
        <w:noProof/>
        <w:sz w:val="16"/>
        <w:szCs w:val="16"/>
      </w:rPr>
      <w:t>23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27E79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127E79">
      <w:rPr>
        <w:rFonts w:ascii="Verdana" w:hAnsi="Verdana"/>
        <w:bCs/>
        <w:i/>
        <w:noProof/>
        <w:sz w:val="16"/>
        <w:szCs w:val="16"/>
      </w:rPr>
      <w:t>23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1B" w:rsidRDefault="001D451B">
      <w:r>
        <w:separator/>
      </w:r>
    </w:p>
  </w:footnote>
  <w:footnote w:type="continuationSeparator" w:id="0">
    <w:p w:rsidR="001D451B" w:rsidRDefault="001D4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710E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003B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27E79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1D451B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19A6"/>
    <w:rsid w:val="008F3A6E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97353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2DB6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AD36E"/>
  <w15:docId w15:val="{74CEB431-530C-4F95-B5D7-958CB7D1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8290-3EC5-4D04-9B80-888DCE88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26</TotalTime>
  <Pages>23</Pages>
  <Words>4568</Words>
  <Characters>26043</Characters>
  <Application>Microsoft Office Word</Application>
  <DocSecurity>0</DocSecurity>
  <Lines>217</Lines>
  <Paragraphs>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30550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16</cp:revision>
  <cp:lastPrinted>2017-10-05T07:50:00Z</cp:lastPrinted>
  <dcterms:created xsi:type="dcterms:W3CDTF">2019-09-27T09:12:00Z</dcterms:created>
  <dcterms:modified xsi:type="dcterms:W3CDTF">2019-10-04T08:28:00Z</dcterms:modified>
</cp:coreProperties>
</file>